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46E63C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0092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F0C27A8" w:rsidR="00B97703" w:rsidRDefault="00C338C5" w:rsidP="000F6242">
      <w:r>
        <w:t xml:space="preserve">In response to the request to clarify </w:t>
      </w:r>
      <w:proofErr w:type="spellStart"/>
      <w:r w:rsidRPr="00C338C5">
        <w:t>clarify</w:t>
      </w:r>
      <w:proofErr w:type="spellEnd"/>
      <w:r w:rsidRPr="00C338C5">
        <w:t xml:space="preserve"> </w:t>
      </w:r>
      <w:r>
        <w:t xml:space="preserve">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71FEDED3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22.216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433500"/>
    <w:rsid w:val="00433F71"/>
    <w:rsid w:val="00440D43"/>
    <w:rsid w:val="0045203A"/>
    <w:rsid w:val="004E3939"/>
    <w:rsid w:val="00572763"/>
    <w:rsid w:val="00575086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F7CF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2022-02-21T16:06:00Z</dcterms:created>
  <dcterms:modified xsi:type="dcterms:W3CDTF">2022-02-21T16:06:00Z</dcterms:modified>
</cp:coreProperties>
</file>